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FF8" w:rsidRDefault="00472FF8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472FF8" w:rsidRDefault="00472FF8" w:rsidP="009C0AC9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472FF8" w:rsidRPr="000C0D75" w:rsidRDefault="00472FF8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472FF8" w:rsidRDefault="00472FF8" w:rsidP="009C0AC9">
      <w:pPr>
        <w:tabs>
          <w:tab w:val="left" w:pos="6521"/>
        </w:tabs>
        <w:ind w:left="5670"/>
      </w:pPr>
    </w:p>
    <w:p w:rsidR="00472FF8" w:rsidRPr="000941D1" w:rsidRDefault="00472FF8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472FF8" w:rsidRDefault="00472FF8" w:rsidP="0035020C">
      <w:pPr>
        <w:jc w:val="right"/>
      </w:pPr>
    </w:p>
    <w:p w:rsidR="00472FF8" w:rsidRPr="0035020C" w:rsidRDefault="00472FF8" w:rsidP="0035020C">
      <w:pPr>
        <w:jc w:val="right"/>
        <w:rPr>
          <w:sz w:val="20"/>
          <w:szCs w:val="20"/>
        </w:rPr>
      </w:pPr>
    </w:p>
    <w:p w:rsidR="00472FF8" w:rsidRDefault="00472FF8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472FF8" w:rsidRPr="008B481F" w:rsidRDefault="00472FF8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472FF8" w:rsidRPr="00076B0D" w:rsidRDefault="00472FF8" w:rsidP="00304C91">
      <w:r w:rsidRPr="00076B0D">
        <w:t xml:space="preserve">_____________________________________________________________________________, </w:t>
      </w:r>
    </w:p>
    <w:p w:rsidR="00472FF8" w:rsidRDefault="00472FF8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472FF8" w:rsidRDefault="00472FF8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472FF8" w:rsidRPr="008B481F" w:rsidRDefault="00472FF8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472FF8" w:rsidRPr="006D577A" w:rsidRDefault="00472FF8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FootnoteReference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472FF8" w:rsidRPr="008B481F" w:rsidRDefault="00472FF8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472FF8" w:rsidRPr="008B481F" w:rsidRDefault="00472FF8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472FF8" w:rsidRPr="006D577A" w:rsidRDefault="00472FF8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472FF8" w:rsidRDefault="00472FF8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472FF8" w:rsidRPr="008B481F" w:rsidRDefault="00472FF8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472FF8" w:rsidRPr="008B481F" w:rsidRDefault="00472FF8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472FF8" w:rsidRPr="008B481F" w:rsidRDefault="00472FF8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472FF8" w:rsidRPr="008B481F" w:rsidRDefault="00472FF8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472FF8" w:rsidRPr="008B481F" w:rsidRDefault="00472FF8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472FF8" w:rsidRDefault="00472FF8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472FF8" w:rsidRPr="00016673" w:rsidRDefault="00472FF8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472FF8" w:rsidRPr="008B481F" w:rsidRDefault="00472FF8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472FF8" w:rsidRPr="008B481F" w:rsidRDefault="00472FF8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472FF8" w:rsidRPr="008B481F" w:rsidRDefault="00472FF8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472FF8" w:rsidRPr="008B481F" w:rsidRDefault="00472FF8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472FF8" w:rsidRPr="008B481F" w:rsidRDefault="00472FF8" w:rsidP="00D55255">
      <w:pPr>
        <w:rPr>
          <w:sz w:val="16"/>
          <w:szCs w:val="16"/>
        </w:rPr>
      </w:pPr>
    </w:p>
    <w:p w:rsidR="00472FF8" w:rsidRPr="008B481F" w:rsidRDefault="00472FF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472FF8" w:rsidRPr="008B481F" w:rsidRDefault="00472FF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472FF8" w:rsidRPr="008B481F" w:rsidRDefault="00472FF8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472FF8" w:rsidRPr="002F14F3" w:rsidRDefault="00472FF8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472FF8" w:rsidRPr="008B481F" w:rsidRDefault="00472FF8" w:rsidP="00D72657">
      <w:pPr>
        <w:autoSpaceDE w:val="0"/>
        <w:autoSpaceDN w:val="0"/>
        <w:adjustRightInd w:val="0"/>
      </w:pPr>
    </w:p>
    <w:p w:rsidR="00472FF8" w:rsidRPr="008B481F" w:rsidRDefault="00472FF8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472FF8" w:rsidRPr="002F14F3" w:rsidRDefault="00472FF8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472FF8" w:rsidRPr="008B481F" w:rsidRDefault="00472FF8" w:rsidP="00D72657">
      <w:pPr>
        <w:autoSpaceDE w:val="0"/>
        <w:autoSpaceDN w:val="0"/>
        <w:adjustRightInd w:val="0"/>
      </w:pPr>
    </w:p>
    <w:p w:rsidR="00472FF8" w:rsidRPr="008B481F" w:rsidRDefault="00472FF8" w:rsidP="00D72657">
      <w:pPr>
        <w:rPr>
          <w:bCs/>
        </w:rPr>
      </w:pPr>
    </w:p>
    <w:p w:rsidR="00472FF8" w:rsidRPr="008B481F" w:rsidRDefault="00472FF8" w:rsidP="00D72657">
      <w:pPr>
        <w:autoSpaceDE w:val="0"/>
        <w:autoSpaceDN w:val="0"/>
        <w:adjustRightInd w:val="0"/>
        <w:rPr>
          <w:iCs/>
          <w:spacing w:val="-2"/>
        </w:rPr>
      </w:pPr>
    </w:p>
    <w:p w:rsidR="00472FF8" w:rsidRPr="008B481F" w:rsidRDefault="00472FF8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472FF8" w:rsidRPr="008B481F" w:rsidRDefault="00472FF8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72FF8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72FF8" w:rsidRPr="007D54FF" w:rsidTr="00C241D9">
        <w:trPr>
          <w:trHeight w:val="1938"/>
          <w:jc w:val="center"/>
        </w:trPr>
        <w:tc>
          <w:tcPr>
            <w:tcW w:w="4965" w:type="dxa"/>
          </w:tcPr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2FF8" w:rsidRPr="007D54FF" w:rsidRDefault="00472FF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72FF8" w:rsidRDefault="00472FF8"/>
    <w:sectPr w:rsidR="00472FF8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FF8" w:rsidRDefault="00472FF8">
      <w:r>
        <w:separator/>
      </w:r>
    </w:p>
  </w:endnote>
  <w:endnote w:type="continuationSeparator" w:id="0">
    <w:p w:rsidR="00472FF8" w:rsidRDefault="00472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FF8" w:rsidRDefault="00472FF8">
      <w:r>
        <w:separator/>
      </w:r>
    </w:p>
  </w:footnote>
  <w:footnote w:type="continuationSeparator" w:id="0">
    <w:p w:rsidR="00472FF8" w:rsidRDefault="00472FF8">
      <w:r>
        <w:continuationSeparator/>
      </w:r>
    </w:p>
  </w:footnote>
  <w:footnote w:id="1">
    <w:p w:rsidR="00472FF8" w:rsidRDefault="00472FF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0E48C0"/>
    <w:rsid w:val="001C62CE"/>
    <w:rsid w:val="00243ED0"/>
    <w:rsid w:val="0028403D"/>
    <w:rsid w:val="002C3928"/>
    <w:rsid w:val="002F14F3"/>
    <w:rsid w:val="00304C91"/>
    <w:rsid w:val="0035020C"/>
    <w:rsid w:val="00355B81"/>
    <w:rsid w:val="003B0656"/>
    <w:rsid w:val="003C23E0"/>
    <w:rsid w:val="004411D7"/>
    <w:rsid w:val="00472FF8"/>
    <w:rsid w:val="00497535"/>
    <w:rsid w:val="004C2037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B5B73"/>
    <w:rsid w:val="006D577A"/>
    <w:rsid w:val="007038E0"/>
    <w:rsid w:val="00754136"/>
    <w:rsid w:val="00763086"/>
    <w:rsid w:val="0077389A"/>
    <w:rsid w:val="00775750"/>
    <w:rsid w:val="00795C4F"/>
    <w:rsid w:val="007B2B56"/>
    <w:rsid w:val="007D54FF"/>
    <w:rsid w:val="007E681D"/>
    <w:rsid w:val="007F4050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B20F45"/>
    <w:rsid w:val="00BA67D0"/>
    <w:rsid w:val="00BF0323"/>
    <w:rsid w:val="00C241D9"/>
    <w:rsid w:val="00CB1210"/>
    <w:rsid w:val="00CE2A2E"/>
    <w:rsid w:val="00D15D5E"/>
    <w:rsid w:val="00D2758F"/>
    <w:rsid w:val="00D46D84"/>
    <w:rsid w:val="00D55255"/>
    <w:rsid w:val="00D72657"/>
    <w:rsid w:val="00DF29AA"/>
    <w:rsid w:val="00E16048"/>
    <w:rsid w:val="00E445AC"/>
    <w:rsid w:val="00F063AD"/>
    <w:rsid w:val="00F20D67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C2037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BF03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C5482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643</Words>
  <Characters>3671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7</cp:revision>
  <cp:lastPrinted>2013-02-07T07:22:00Z</cp:lastPrinted>
  <dcterms:created xsi:type="dcterms:W3CDTF">2013-03-29T13:35:00Z</dcterms:created>
  <dcterms:modified xsi:type="dcterms:W3CDTF">2013-12-20T10:19:00Z</dcterms:modified>
</cp:coreProperties>
</file>